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07509" w14:textId="33C1D348" w:rsidR="00BA00AB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WHYTEWYLL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DD33471" w14:textId="62637FC7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Precentor of the Collegiate Church of the Holy Cross, Crediton, Devon.</w:t>
      </w:r>
    </w:p>
    <w:p w14:paraId="1E29E40A" w14:textId="481E18F1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FB010" w14:textId="00023FD7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7CF67" w14:textId="7C68455B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 (“Stafford Register” p.160)</w:t>
      </w:r>
    </w:p>
    <w:p w14:paraId="4739C02D" w14:textId="0D8E4B9A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710D7" w14:textId="6F4DBCED" w:rsid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55D27A" w14:textId="66CDB43E" w:rsidR="00911397" w:rsidRPr="00911397" w:rsidRDefault="009113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2021</w:t>
      </w:r>
    </w:p>
    <w:sectPr w:rsidR="00911397" w:rsidRPr="009113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80302" w14:textId="77777777" w:rsidR="00911397" w:rsidRDefault="00911397" w:rsidP="009139A6">
      <w:r>
        <w:separator/>
      </w:r>
    </w:p>
  </w:endnote>
  <w:endnote w:type="continuationSeparator" w:id="0">
    <w:p w14:paraId="4D1BD9BA" w14:textId="77777777" w:rsidR="00911397" w:rsidRDefault="009113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5E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93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F51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B18F" w14:textId="77777777" w:rsidR="00911397" w:rsidRDefault="00911397" w:rsidP="009139A6">
      <w:r>
        <w:separator/>
      </w:r>
    </w:p>
  </w:footnote>
  <w:footnote w:type="continuationSeparator" w:id="0">
    <w:p w14:paraId="121A9294" w14:textId="77777777" w:rsidR="00911397" w:rsidRDefault="009113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24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EC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6B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97"/>
    <w:rsid w:val="000666E0"/>
    <w:rsid w:val="002510B7"/>
    <w:rsid w:val="005C130B"/>
    <w:rsid w:val="00826F5C"/>
    <w:rsid w:val="0091139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C7212"/>
  <w15:chartTrackingRefBased/>
  <w15:docId w15:val="{5C30FEBE-E623-4E83-80CD-42323459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2021-05-14T10:01:00Z</dcterms:created>
  <dcterms:modified xsi:type="dcterms:W3CDTF">2021-05-14T10:09:00Z</dcterms:modified>
</cp:coreProperties>
</file>